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CF3" w:rsidRPr="00DB635C" w:rsidRDefault="004B3CF3" w:rsidP="004B3CF3">
      <w:pPr>
        <w:rPr>
          <w:rFonts w:ascii="Tahoma" w:hAnsi="Tahoma" w:cs="Tahoma"/>
        </w:rPr>
      </w:pPr>
      <w:bookmarkStart w:id="0" w:name="_GoBack"/>
      <w:bookmarkEnd w:id="0"/>
    </w:p>
    <w:p w:rsidR="00DB635C" w:rsidRPr="00DB635C" w:rsidRDefault="00DB635C" w:rsidP="00DB635C">
      <w:pPr>
        <w:jc w:val="center"/>
        <w:rPr>
          <w:rFonts w:ascii="Tahoma" w:hAnsi="Tahoma" w:cs="Tahoma"/>
          <w:b/>
          <w:color w:val="000000"/>
        </w:rPr>
      </w:pPr>
    </w:p>
    <w:p w:rsidR="00824BDA" w:rsidRDefault="00824BDA" w:rsidP="00824BDA">
      <w:pPr>
        <w:jc w:val="center"/>
        <w:rPr>
          <w:rFonts w:ascii="Arial" w:hAnsi="Arial" w:cs="Arial"/>
          <w:b/>
          <w:sz w:val="22"/>
          <w:szCs w:val="22"/>
        </w:rPr>
      </w:pPr>
      <w:r w:rsidRPr="005D5655">
        <w:rPr>
          <w:rFonts w:ascii="Arial" w:hAnsi="Arial" w:cs="Arial"/>
          <w:b/>
          <w:sz w:val="22"/>
          <w:szCs w:val="22"/>
        </w:rPr>
        <w:t>FORMULÁRIO DE DADOS PARA CADASTRO NO eSOCIAL</w:t>
      </w:r>
    </w:p>
    <w:p w:rsidR="00824BDA" w:rsidRPr="005D5655" w:rsidRDefault="00824BDA" w:rsidP="00824BDA">
      <w:pPr>
        <w:jc w:val="center"/>
        <w:rPr>
          <w:rFonts w:ascii="Arial" w:hAnsi="Arial" w:cs="Arial"/>
          <w:b/>
          <w:sz w:val="22"/>
          <w:szCs w:val="22"/>
        </w:rPr>
      </w:pPr>
    </w:p>
    <w:p w:rsidR="00824BDA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1. </w:t>
      </w:r>
      <w:r w:rsidRPr="005D5655">
        <w:rPr>
          <w:rFonts w:ascii="Arial" w:hAnsi="Arial" w:cs="Arial"/>
          <w:color w:val="000000" w:themeColor="text1"/>
          <w:sz w:val="22"/>
          <w:szCs w:val="22"/>
        </w:rPr>
        <w:t>Nome:</w:t>
      </w:r>
      <w:r w:rsidR="009016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24BDA" w:rsidRPr="005D5655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A254AE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>Data nascimento: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24BDA" w:rsidRPr="005D5655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A254AE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3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>Cidade/UF de nascimento (naturalidade):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24BDA" w:rsidRPr="005D5655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A254AE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4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>País de nascimento (nacionalidade):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015DDA" w:rsidRPr="005D5655" w:rsidRDefault="00015D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A254AE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5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>N.º PIS/PASEP/NIS:</w:t>
      </w:r>
      <w:r w:rsidR="009016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015DDA" w:rsidRPr="005D5655" w:rsidRDefault="00015D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A254AE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>N.º CPF: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85DF0" w:rsidRDefault="00885DF0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85DF0" w:rsidRDefault="00885DF0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8. REGISTRO GERAL (carteira de identidade)</w:t>
      </w:r>
    </w:p>
    <w:p w:rsidR="00885DF0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Nº: 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UF de emissão: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Órgão emissor: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Data de emissão:</w:t>
      </w:r>
    </w:p>
    <w:p w:rsidR="00546083" w:rsidRDefault="00546083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46083" w:rsidRDefault="00AC17B9" w:rsidP="00546083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09</w:t>
      </w:r>
      <w:r w:rsidR="00546083">
        <w:rPr>
          <w:rFonts w:ascii="Arial" w:hAnsi="Arial" w:cs="Arial"/>
          <w:color w:val="000000" w:themeColor="text1"/>
          <w:sz w:val="22"/>
          <w:szCs w:val="22"/>
        </w:rPr>
        <w:t>. REGISTRO PROFISSIONAL: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Nº: 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Órgão: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Data de emissão: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Validade:</w:t>
      </w: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</w:p>
    <w:p w:rsidR="00546083" w:rsidRPr="005D5655" w:rsidRDefault="00AC17B9" w:rsidP="00546083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10</w:t>
      </w:r>
      <w:r w:rsidR="00546083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546083" w:rsidRPr="005D5655">
        <w:rPr>
          <w:rFonts w:ascii="Arial" w:hAnsi="Arial" w:cs="Arial"/>
          <w:color w:val="000000" w:themeColor="text1"/>
          <w:sz w:val="22"/>
          <w:szCs w:val="22"/>
        </w:rPr>
        <w:t>Dados conta bancária:</w:t>
      </w:r>
    </w:p>
    <w:p w:rsidR="00546083" w:rsidRPr="005D5655" w:rsidRDefault="00546083" w:rsidP="00546083">
      <w:pPr>
        <w:ind w:firstLine="284"/>
        <w:rPr>
          <w:rFonts w:ascii="Arial" w:hAnsi="Arial" w:cs="Arial"/>
          <w:color w:val="000000" w:themeColor="text1"/>
          <w:sz w:val="22"/>
          <w:szCs w:val="22"/>
        </w:rPr>
      </w:pPr>
      <w:r w:rsidRPr="005D5655">
        <w:rPr>
          <w:rFonts w:ascii="Arial" w:hAnsi="Arial" w:cs="Arial"/>
          <w:color w:val="000000" w:themeColor="text1"/>
          <w:sz w:val="22"/>
          <w:szCs w:val="22"/>
        </w:rPr>
        <w:t xml:space="preserve">Banco:                                                                                   </w:t>
      </w:r>
    </w:p>
    <w:p w:rsidR="00546083" w:rsidRDefault="00546083" w:rsidP="00546083">
      <w:pPr>
        <w:ind w:firstLine="284"/>
        <w:rPr>
          <w:rFonts w:ascii="Arial" w:hAnsi="Arial" w:cs="Arial"/>
          <w:color w:val="FF0000"/>
          <w:sz w:val="22"/>
          <w:szCs w:val="22"/>
        </w:rPr>
      </w:pPr>
      <w:r w:rsidRPr="0068615B">
        <w:rPr>
          <w:rFonts w:ascii="Arial" w:hAnsi="Arial" w:cs="Arial"/>
          <w:color w:val="FF0000"/>
          <w:sz w:val="22"/>
          <w:szCs w:val="22"/>
        </w:rPr>
        <w:t>Agência c/ dígito ou o nome da agência: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46083" w:rsidRPr="005D5655" w:rsidRDefault="00546083" w:rsidP="00546083">
      <w:pPr>
        <w:ind w:firstLine="284"/>
        <w:rPr>
          <w:rFonts w:ascii="Arial" w:hAnsi="Arial" w:cs="Arial"/>
          <w:color w:val="000000" w:themeColor="text1"/>
          <w:sz w:val="22"/>
          <w:szCs w:val="22"/>
        </w:rPr>
      </w:pPr>
      <w:r w:rsidRPr="005D5655">
        <w:rPr>
          <w:rFonts w:ascii="Arial" w:hAnsi="Arial" w:cs="Arial"/>
          <w:color w:val="000000" w:themeColor="text1"/>
          <w:sz w:val="22"/>
          <w:szCs w:val="22"/>
        </w:rPr>
        <w:t>Tipo: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546083" w:rsidRPr="005D5655" w:rsidRDefault="00546083" w:rsidP="00546083">
      <w:pPr>
        <w:ind w:firstLine="284"/>
        <w:rPr>
          <w:rFonts w:ascii="Arial" w:hAnsi="Arial" w:cs="Arial"/>
          <w:color w:val="000000" w:themeColor="text1"/>
          <w:sz w:val="22"/>
          <w:szCs w:val="22"/>
        </w:rPr>
      </w:pPr>
      <w:r w:rsidRPr="005D5655">
        <w:rPr>
          <w:rFonts w:ascii="Arial" w:hAnsi="Arial" w:cs="Arial"/>
          <w:color w:val="000000" w:themeColor="text1"/>
          <w:sz w:val="22"/>
          <w:szCs w:val="22"/>
        </w:rPr>
        <w:t xml:space="preserve">N.º Conta:      </w:t>
      </w:r>
    </w:p>
    <w:p w:rsidR="00546083" w:rsidRDefault="00546083" w:rsidP="00546083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46083" w:rsidRDefault="00546083" w:rsidP="00546083">
      <w:pPr>
        <w:ind w:left="284"/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7D0151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</w:t>
      </w:r>
      <w:r w:rsidR="00AC17B9">
        <w:rPr>
          <w:rFonts w:ascii="Arial" w:hAnsi="Arial" w:cs="Arial"/>
          <w:color w:val="000000" w:themeColor="text1"/>
          <w:sz w:val="22"/>
          <w:szCs w:val="22"/>
        </w:rPr>
        <w:t>1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 xml:space="preserve">Estado Civil: 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3"/>
        <w:gridCol w:w="5303"/>
      </w:tblGrid>
      <w:tr w:rsidR="007D0151" w:rsidTr="007D0151">
        <w:tc>
          <w:tcPr>
            <w:tcW w:w="5303" w:type="dxa"/>
          </w:tcPr>
          <w:p w:rsidR="007D0151" w:rsidRDefault="007D0151" w:rsidP="00824BD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SOLTEIRO         (     )</w:t>
            </w:r>
          </w:p>
        </w:tc>
        <w:tc>
          <w:tcPr>
            <w:tcW w:w="5303" w:type="dxa"/>
          </w:tcPr>
          <w:p w:rsidR="007D0151" w:rsidRDefault="007D0151" w:rsidP="00824BD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UNIÃO ESTÁVEL        (     )</w:t>
            </w:r>
          </w:p>
        </w:tc>
      </w:tr>
      <w:tr w:rsidR="007D0151" w:rsidTr="007D0151">
        <w:tc>
          <w:tcPr>
            <w:tcW w:w="5303" w:type="dxa"/>
          </w:tcPr>
          <w:p w:rsidR="007D0151" w:rsidRDefault="007D0151" w:rsidP="00A60E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CASADO            (     )</w:t>
            </w:r>
          </w:p>
        </w:tc>
        <w:tc>
          <w:tcPr>
            <w:tcW w:w="5303" w:type="dxa"/>
          </w:tcPr>
          <w:p w:rsidR="007D0151" w:rsidRDefault="007D0151" w:rsidP="00A60E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COMCUBINATO          (     )</w:t>
            </w:r>
          </w:p>
        </w:tc>
      </w:tr>
      <w:tr w:rsidR="007D0151" w:rsidTr="007D0151">
        <w:tc>
          <w:tcPr>
            <w:tcW w:w="5303" w:type="dxa"/>
          </w:tcPr>
          <w:p w:rsidR="007D0151" w:rsidRDefault="007D0151" w:rsidP="007D01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DIVORCIADO    (     )</w:t>
            </w:r>
          </w:p>
        </w:tc>
        <w:tc>
          <w:tcPr>
            <w:tcW w:w="5303" w:type="dxa"/>
          </w:tcPr>
          <w:p w:rsidR="007D0151" w:rsidRDefault="007D0151" w:rsidP="00A60E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AMASIADO                  (     )</w:t>
            </w:r>
          </w:p>
        </w:tc>
      </w:tr>
      <w:tr w:rsidR="007D0151" w:rsidTr="007D0151">
        <w:tc>
          <w:tcPr>
            <w:tcW w:w="5303" w:type="dxa"/>
          </w:tcPr>
          <w:p w:rsidR="007D0151" w:rsidRDefault="007D0151" w:rsidP="007D01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SEPARADO       (     )</w:t>
            </w:r>
          </w:p>
        </w:tc>
        <w:tc>
          <w:tcPr>
            <w:tcW w:w="5303" w:type="dxa"/>
          </w:tcPr>
          <w:p w:rsidR="007D0151" w:rsidRDefault="007D0151" w:rsidP="00A60E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DESQUITADO             (     )</w:t>
            </w:r>
          </w:p>
        </w:tc>
      </w:tr>
      <w:tr w:rsidR="007D0151" w:rsidTr="007D0151">
        <w:tc>
          <w:tcPr>
            <w:tcW w:w="5303" w:type="dxa"/>
          </w:tcPr>
          <w:p w:rsidR="007D0151" w:rsidRDefault="007D0151" w:rsidP="00A60E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VIÚVO                (     )</w:t>
            </w:r>
          </w:p>
        </w:tc>
        <w:tc>
          <w:tcPr>
            <w:tcW w:w="5303" w:type="dxa"/>
          </w:tcPr>
          <w:p w:rsidR="007D0151" w:rsidRDefault="007D0151" w:rsidP="00A60E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SEPARAÇÃO CONSENSUAL        (     )</w:t>
            </w:r>
          </w:p>
        </w:tc>
      </w:tr>
      <w:tr w:rsidR="007D0151" w:rsidTr="007D0151">
        <w:tc>
          <w:tcPr>
            <w:tcW w:w="5303" w:type="dxa"/>
          </w:tcPr>
          <w:p w:rsidR="007D0151" w:rsidRDefault="007D0151" w:rsidP="00824BD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5303" w:type="dxa"/>
          </w:tcPr>
          <w:p w:rsidR="007D0151" w:rsidRDefault="007D0151" w:rsidP="007D01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SEPARAÇÃO JUDICIAL                 (     )</w:t>
            </w:r>
          </w:p>
        </w:tc>
      </w:tr>
    </w:tbl>
    <w:p w:rsidR="007D0151" w:rsidRDefault="007D0151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D0151" w:rsidRPr="005D5655" w:rsidRDefault="007D0151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Pr="005D5655" w:rsidRDefault="007D0151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</w:t>
      </w:r>
      <w:r w:rsidR="00AC17B9">
        <w:rPr>
          <w:rFonts w:ascii="Arial" w:hAnsi="Arial" w:cs="Arial"/>
          <w:color w:val="000000" w:themeColor="text1"/>
          <w:sz w:val="22"/>
          <w:szCs w:val="22"/>
        </w:rPr>
        <w:t>2</w:t>
      </w:r>
      <w:r w:rsidR="00824BDA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 xml:space="preserve">Raça/Cor: </w:t>
      </w:r>
    </w:p>
    <w:tbl>
      <w:tblPr>
        <w:tblW w:w="1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512"/>
      </w:tblGrid>
      <w:tr w:rsidR="00824BDA" w:rsidRPr="005D5655" w:rsidTr="004800C1">
        <w:trPr>
          <w:trHeight w:val="113"/>
        </w:trPr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BRANCA</w:t>
            </w:r>
          </w:p>
        </w:tc>
        <w:tc>
          <w:tcPr>
            <w:tcW w:w="512" w:type="dxa"/>
          </w:tcPr>
          <w:p w:rsidR="00824BDA" w:rsidRPr="005D5655" w:rsidRDefault="00824BDA" w:rsidP="00015DD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="00015DD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824BDA" w:rsidRPr="005D5655" w:rsidTr="004800C1">
        <w:trPr>
          <w:trHeight w:val="113"/>
        </w:trPr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PRETA</w:t>
            </w:r>
          </w:p>
        </w:tc>
        <w:tc>
          <w:tcPr>
            <w:tcW w:w="512" w:type="dxa"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( )</w:t>
            </w:r>
          </w:p>
        </w:tc>
      </w:tr>
      <w:tr w:rsidR="00824BDA" w:rsidRPr="005D5655" w:rsidTr="004800C1">
        <w:trPr>
          <w:trHeight w:val="113"/>
        </w:trPr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PARDA</w:t>
            </w:r>
          </w:p>
        </w:tc>
        <w:tc>
          <w:tcPr>
            <w:tcW w:w="512" w:type="dxa"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( )</w:t>
            </w:r>
          </w:p>
        </w:tc>
      </w:tr>
      <w:tr w:rsidR="00824BDA" w:rsidRPr="005D5655" w:rsidTr="004800C1">
        <w:trPr>
          <w:trHeight w:val="113"/>
        </w:trPr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AMARELA</w:t>
            </w:r>
          </w:p>
        </w:tc>
        <w:tc>
          <w:tcPr>
            <w:tcW w:w="512" w:type="dxa"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( )</w:t>
            </w:r>
          </w:p>
        </w:tc>
      </w:tr>
      <w:tr w:rsidR="00824BDA" w:rsidRPr="005D5655" w:rsidTr="004800C1">
        <w:trPr>
          <w:trHeight w:val="113"/>
        </w:trPr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INDÍGENA</w:t>
            </w:r>
          </w:p>
        </w:tc>
        <w:tc>
          <w:tcPr>
            <w:tcW w:w="512" w:type="dxa"/>
          </w:tcPr>
          <w:p w:rsidR="00824BDA" w:rsidRPr="005D5655" w:rsidRDefault="00824BDA" w:rsidP="004800C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655">
              <w:rPr>
                <w:rFonts w:ascii="Arial" w:hAnsi="Arial" w:cs="Arial"/>
                <w:color w:val="000000" w:themeColor="text1"/>
                <w:sz w:val="22"/>
                <w:szCs w:val="22"/>
              </w:rPr>
              <w:t>( )</w:t>
            </w:r>
          </w:p>
        </w:tc>
      </w:tr>
    </w:tbl>
    <w:p w:rsidR="007D0151" w:rsidRDefault="007D0151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D0151" w:rsidRDefault="007D0151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C17B9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C17B9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C17B9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C17B9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C17B9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C17B9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015DDA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13</w:t>
      </w:r>
      <w:r w:rsidR="0058260D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>Endereço: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58260D" w:rsidRDefault="0058260D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Rua:</w:t>
      </w:r>
    </w:p>
    <w:p w:rsidR="00824BDA" w:rsidRPr="005D5655" w:rsidRDefault="0058260D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n.º :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</w:t>
      </w:r>
    </w:p>
    <w:p w:rsidR="00824BDA" w:rsidRPr="005D5655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  <w:r w:rsidRPr="005D5655">
        <w:rPr>
          <w:rFonts w:ascii="Arial" w:hAnsi="Arial" w:cs="Arial"/>
          <w:color w:val="000000" w:themeColor="text1"/>
          <w:sz w:val="22"/>
          <w:szCs w:val="22"/>
        </w:rPr>
        <w:t xml:space="preserve">Complemento: </w:t>
      </w:r>
    </w:p>
    <w:p w:rsidR="00824BDA" w:rsidRPr="005D5655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  <w:r w:rsidRPr="005D5655">
        <w:rPr>
          <w:rFonts w:ascii="Arial" w:hAnsi="Arial" w:cs="Arial"/>
          <w:color w:val="000000" w:themeColor="text1"/>
          <w:sz w:val="22"/>
          <w:szCs w:val="22"/>
        </w:rPr>
        <w:t>Bairro: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24BDA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  <w:r w:rsidRPr="005D5655">
        <w:rPr>
          <w:rFonts w:ascii="Arial" w:hAnsi="Arial" w:cs="Arial"/>
          <w:color w:val="000000" w:themeColor="text1"/>
          <w:sz w:val="22"/>
          <w:szCs w:val="22"/>
        </w:rPr>
        <w:t>Cidade/UF: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D60A7E" w:rsidRPr="005D5655" w:rsidRDefault="00D60A7E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CEP: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24BDA" w:rsidRPr="005D5655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A254AE" w:rsidRDefault="00A254AE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824BDA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14</w:t>
      </w:r>
      <w:r w:rsidR="0058260D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824BDA" w:rsidRPr="005D5655">
        <w:rPr>
          <w:rFonts w:ascii="Arial" w:hAnsi="Arial" w:cs="Arial"/>
          <w:color w:val="000000" w:themeColor="text1"/>
          <w:sz w:val="22"/>
          <w:szCs w:val="22"/>
        </w:rPr>
        <w:t xml:space="preserve">DDD:                                 Celular: </w:t>
      </w:r>
    </w:p>
    <w:p w:rsidR="00617D1B" w:rsidRPr="005D5655" w:rsidRDefault="00AC17B9" w:rsidP="00824BDA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="00617D1B">
        <w:rPr>
          <w:rFonts w:ascii="Arial" w:hAnsi="Arial" w:cs="Arial"/>
          <w:color w:val="000000" w:themeColor="text1"/>
          <w:sz w:val="22"/>
          <w:szCs w:val="22"/>
        </w:rPr>
        <w:t>E-mail:</w:t>
      </w:r>
      <w:r w:rsidR="0005739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824BDA" w:rsidRDefault="00824BDA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8260D" w:rsidRPr="005D5655" w:rsidRDefault="0058260D" w:rsidP="00824BDA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617D1B" w:rsidRDefault="00617D1B" w:rsidP="00824BDA"/>
    <w:p w:rsidR="00617D1B" w:rsidRPr="00AC17B9" w:rsidRDefault="00057398" w:rsidP="00824BDA">
      <w:pPr>
        <w:rPr>
          <w:rFonts w:ascii="Arial" w:hAnsi="Arial" w:cs="Arial"/>
          <w:sz w:val="22"/>
          <w:szCs w:val="22"/>
        </w:rPr>
      </w:pPr>
      <w:r w:rsidRPr="00AC17B9">
        <w:rPr>
          <w:rFonts w:ascii="Arial" w:hAnsi="Arial" w:cs="Arial"/>
          <w:sz w:val="22"/>
          <w:szCs w:val="22"/>
        </w:rPr>
        <w:t>Curitiba</w:t>
      </w:r>
      <w:r w:rsidR="00824BDA" w:rsidRPr="00AC17B9">
        <w:rPr>
          <w:rFonts w:ascii="Arial" w:hAnsi="Arial" w:cs="Arial"/>
          <w:sz w:val="22"/>
          <w:szCs w:val="22"/>
        </w:rPr>
        <w:t xml:space="preserve">, </w:t>
      </w:r>
      <w:r w:rsidR="00015DDA" w:rsidRPr="00AC17B9">
        <w:rPr>
          <w:rFonts w:ascii="Arial" w:hAnsi="Arial" w:cs="Arial"/>
          <w:sz w:val="22"/>
          <w:szCs w:val="22"/>
        </w:rPr>
        <w:t>.......</w:t>
      </w:r>
      <w:r w:rsidR="00824BDA" w:rsidRPr="00AC17B9">
        <w:rPr>
          <w:rFonts w:ascii="Arial" w:hAnsi="Arial" w:cs="Arial"/>
          <w:sz w:val="22"/>
          <w:szCs w:val="22"/>
        </w:rPr>
        <w:t>/</w:t>
      </w:r>
      <w:r w:rsidR="0058260D" w:rsidRPr="00AC17B9">
        <w:rPr>
          <w:rFonts w:ascii="Arial" w:hAnsi="Arial" w:cs="Arial"/>
          <w:sz w:val="22"/>
          <w:szCs w:val="22"/>
        </w:rPr>
        <w:t>.........</w:t>
      </w:r>
      <w:r w:rsidR="00824BDA" w:rsidRPr="00AC17B9">
        <w:rPr>
          <w:rFonts w:ascii="Arial" w:hAnsi="Arial" w:cs="Arial"/>
          <w:sz w:val="22"/>
          <w:szCs w:val="22"/>
        </w:rPr>
        <w:t>/</w:t>
      </w:r>
      <w:r w:rsidR="00AC17B9">
        <w:rPr>
          <w:rFonts w:ascii="Arial" w:hAnsi="Arial" w:cs="Arial"/>
          <w:sz w:val="22"/>
          <w:szCs w:val="22"/>
        </w:rPr>
        <w:t>........</w:t>
      </w:r>
    </w:p>
    <w:p w:rsidR="0058260D" w:rsidRPr="00AC17B9" w:rsidRDefault="0058260D" w:rsidP="00824BDA">
      <w:pPr>
        <w:rPr>
          <w:rFonts w:ascii="Arial" w:hAnsi="Arial" w:cs="Arial"/>
          <w:sz w:val="22"/>
          <w:szCs w:val="22"/>
        </w:rPr>
      </w:pPr>
    </w:p>
    <w:p w:rsidR="00824BDA" w:rsidRPr="00AC17B9" w:rsidRDefault="00824BDA" w:rsidP="00824BDA">
      <w:pPr>
        <w:rPr>
          <w:rFonts w:ascii="Arial" w:hAnsi="Arial" w:cs="Arial"/>
          <w:sz w:val="22"/>
          <w:szCs w:val="22"/>
        </w:rPr>
      </w:pPr>
    </w:p>
    <w:p w:rsidR="0058260D" w:rsidRPr="00AC17B9" w:rsidRDefault="0058260D" w:rsidP="00824BDA">
      <w:pPr>
        <w:rPr>
          <w:rFonts w:ascii="Arial" w:hAnsi="Arial" w:cs="Arial"/>
          <w:sz w:val="22"/>
          <w:szCs w:val="22"/>
        </w:rPr>
      </w:pPr>
    </w:p>
    <w:p w:rsidR="00824BDA" w:rsidRPr="00AC17B9" w:rsidRDefault="00824BDA" w:rsidP="00824BDA">
      <w:pPr>
        <w:rPr>
          <w:rFonts w:ascii="Arial" w:hAnsi="Arial" w:cs="Arial"/>
          <w:sz w:val="22"/>
          <w:szCs w:val="22"/>
        </w:rPr>
      </w:pPr>
      <w:r w:rsidRPr="00AC17B9">
        <w:rPr>
          <w:rFonts w:ascii="Arial" w:hAnsi="Arial" w:cs="Arial"/>
          <w:sz w:val="22"/>
          <w:szCs w:val="22"/>
        </w:rPr>
        <w:t>...........................................................</w:t>
      </w:r>
    </w:p>
    <w:p w:rsidR="00824BDA" w:rsidRPr="00AC17B9" w:rsidRDefault="00824BDA" w:rsidP="00824BDA">
      <w:pPr>
        <w:rPr>
          <w:rFonts w:ascii="Arial" w:hAnsi="Arial" w:cs="Arial"/>
          <w:sz w:val="22"/>
          <w:szCs w:val="22"/>
        </w:rPr>
      </w:pPr>
      <w:r w:rsidRPr="00AC17B9">
        <w:rPr>
          <w:rFonts w:ascii="Arial" w:hAnsi="Arial" w:cs="Arial"/>
          <w:sz w:val="22"/>
          <w:szCs w:val="22"/>
        </w:rPr>
        <w:t xml:space="preserve">Assinatura </w:t>
      </w:r>
    </w:p>
    <w:p w:rsidR="002131E7" w:rsidRPr="00362335" w:rsidRDefault="002131E7" w:rsidP="00824BDA">
      <w:pPr>
        <w:jc w:val="center"/>
        <w:rPr>
          <w:rFonts w:ascii="Tahoma" w:hAnsi="Tahoma" w:cs="Tahom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2131E7" w:rsidRPr="00362335" w:rsidSect="004B3CF3">
      <w:headerReference w:type="default" r:id="rId7"/>
      <w:footerReference w:type="default" r:id="rId8"/>
      <w:pgSz w:w="11906" w:h="16838"/>
      <w:pgMar w:top="720" w:right="720" w:bottom="720" w:left="720" w:header="708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F7A" w:rsidRDefault="00443F7A" w:rsidP="00896274">
      <w:r>
        <w:separator/>
      </w:r>
    </w:p>
  </w:endnote>
  <w:endnote w:type="continuationSeparator" w:id="0">
    <w:p w:rsidR="00443F7A" w:rsidRDefault="00443F7A" w:rsidP="0089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1A" w:rsidRDefault="00362335" w:rsidP="004B3CF3">
    <w:pPr>
      <w:pStyle w:val="Rodap"/>
      <w:ind w:left="-142"/>
      <w:jc w:val="right"/>
    </w:pPr>
    <w:r>
      <w:rPr>
        <w:rFonts w:ascii="Arial" w:hAnsi="Arial"/>
        <w:caps/>
        <w:noProof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-14605</wp:posOffset>
              </wp:positionV>
              <wp:extent cx="6480175" cy="635"/>
              <wp:effectExtent l="9525" t="13970" r="15875" b="1397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255A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0;margin-top:-1.15pt;width:510.25pt;height:.05pt;z-index:251658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RsbHw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" strokeweight="1.5pt"/>
          </w:pict>
        </mc:Fallback>
      </mc:AlternateContent>
    </w:r>
    <w:r w:rsidR="009E6E1A">
      <w:br/>
      <w:t xml:space="preserve">Página </w:t>
    </w:r>
    <w:r w:rsidR="00443F7A">
      <w:rPr>
        <w:noProof/>
      </w:rPr>
      <w:fldChar w:fldCharType="begin"/>
    </w:r>
    <w:r w:rsidR="00443F7A">
      <w:rPr>
        <w:noProof/>
      </w:rPr>
      <w:instrText xml:space="preserve"> PAGE   \* MERGEFORMAT </w:instrText>
    </w:r>
    <w:r w:rsidR="00443F7A">
      <w:rPr>
        <w:noProof/>
      </w:rPr>
      <w:fldChar w:fldCharType="separate"/>
    </w:r>
    <w:r>
      <w:rPr>
        <w:noProof/>
      </w:rPr>
      <w:t>1</w:t>
    </w:r>
    <w:r w:rsidR="00443F7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F7A" w:rsidRDefault="00443F7A" w:rsidP="00896274">
      <w:r>
        <w:separator/>
      </w:r>
    </w:p>
  </w:footnote>
  <w:footnote w:type="continuationSeparator" w:id="0">
    <w:p w:rsidR="00443F7A" w:rsidRDefault="00443F7A" w:rsidP="00896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1A" w:rsidRPr="0021127B" w:rsidRDefault="00443F7A" w:rsidP="00896274">
    <w:pPr>
      <w:pStyle w:val="Ttulo9"/>
      <w:ind w:left="851"/>
      <w:jc w:val="center"/>
      <w:rPr>
        <w:sz w:val="28"/>
      </w:rPr>
    </w:pPr>
    <w:r>
      <w:rPr>
        <w:b w:val="0"/>
        <w:caps w:val="0"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3.4pt;margin-top:-13.85pt;width:65.25pt;height:64.5pt;z-index:251656704" wrapcoords="-248 0 -248 21349 21600 21349 21600 0 -248 0" fillcolor="window">
          <v:imagedata r:id="rId1" o:title=""/>
          <w10:wrap type="square"/>
        </v:shape>
        <o:OLEObject Type="Embed" ProgID="Word.Picture.8" ShapeID="_x0000_s2049" DrawAspect="Content" ObjectID="_1808837458" r:id="rId2"/>
      </w:object>
    </w:r>
    <w:r w:rsidR="009E6E1A" w:rsidRPr="0021127B">
      <w:rPr>
        <w:sz w:val="28"/>
      </w:rPr>
      <w:t>CONSELHO REGIONAL DE MEDICINA do PARANÁ</w:t>
    </w:r>
  </w:p>
  <w:p w:rsidR="009E6E1A" w:rsidRPr="00896274" w:rsidRDefault="00362335" w:rsidP="004E0B62">
    <w:pPr>
      <w:ind w:left="851"/>
      <w:jc w:val="center"/>
      <w:rPr>
        <w:rFonts w:ascii="Arial" w:hAnsi="Arial"/>
        <w:sz w:val="16"/>
        <w:szCs w:val="16"/>
      </w:rPr>
    </w:pPr>
    <w:r>
      <w:rPr>
        <w:rFonts w:ascii="Arial" w:hAnsi="Arial"/>
        <w:cap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507365</wp:posOffset>
              </wp:positionV>
              <wp:extent cx="6480175" cy="635"/>
              <wp:effectExtent l="9525" t="12065" r="15875" b="1587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E40C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39.95pt;width:510.25pt;height:.0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p/8IA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" strokeweight="1.5pt"/>
          </w:pict>
        </mc:Fallback>
      </mc:AlternateContent>
    </w:r>
    <w:r w:rsidR="009E6E1A" w:rsidRPr="00896274">
      <w:rPr>
        <w:rFonts w:ascii="Arial" w:hAnsi="Arial"/>
        <w:caps/>
        <w:sz w:val="16"/>
        <w:szCs w:val="16"/>
      </w:rPr>
      <w:t>r</w:t>
    </w:r>
    <w:r w:rsidR="009E6E1A">
      <w:rPr>
        <w:rFonts w:ascii="Arial" w:hAnsi="Arial"/>
        <w:sz w:val="16"/>
        <w:szCs w:val="16"/>
      </w:rPr>
      <w:t>ua</w:t>
    </w:r>
    <w:r w:rsidR="009E6E1A" w:rsidRPr="00896274">
      <w:rPr>
        <w:rFonts w:ascii="Arial" w:hAnsi="Arial"/>
        <w:sz w:val="16"/>
        <w:szCs w:val="16"/>
      </w:rPr>
      <w:t xml:space="preserve"> Victório Viezzer</w:t>
    </w:r>
    <w:r w:rsidR="009E6E1A" w:rsidRPr="00896274">
      <w:rPr>
        <w:rFonts w:ascii="Arial" w:hAnsi="Arial"/>
        <w:caps/>
        <w:sz w:val="16"/>
        <w:szCs w:val="16"/>
      </w:rPr>
      <w:t xml:space="preserve">, 84 - </w:t>
    </w:r>
    <w:r w:rsidR="009E6E1A" w:rsidRPr="00896274">
      <w:rPr>
        <w:rFonts w:ascii="Arial" w:hAnsi="Arial"/>
        <w:sz w:val="16"/>
        <w:szCs w:val="16"/>
      </w:rPr>
      <w:t>Vista Alegre</w:t>
    </w:r>
    <w:r w:rsidR="009E6E1A">
      <w:rPr>
        <w:rFonts w:ascii="Arial" w:hAnsi="Arial"/>
        <w:sz w:val="16"/>
        <w:szCs w:val="16"/>
      </w:rPr>
      <w:t xml:space="preserve"> </w:t>
    </w:r>
    <w:r w:rsidR="009E6E1A">
      <w:rPr>
        <w:rFonts w:ascii="Arial" w:hAnsi="Arial"/>
        <w:caps/>
        <w:sz w:val="16"/>
        <w:szCs w:val="16"/>
      </w:rPr>
      <w:t xml:space="preserve">- </w:t>
    </w:r>
    <w:r w:rsidR="009E6E1A" w:rsidRPr="00896274">
      <w:rPr>
        <w:rFonts w:ascii="Arial" w:hAnsi="Arial"/>
        <w:sz w:val="16"/>
        <w:szCs w:val="16"/>
      </w:rPr>
      <w:t>Curitiba</w:t>
    </w:r>
    <w:r w:rsidR="009E6E1A">
      <w:rPr>
        <w:rFonts w:ascii="Arial" w:hAnsi="Arial"/>
        <w:caps/>
        <w:sz w:val="16"/>
        <w:szCs w:val="16"/>
      </w:rPr>
      <w:t xml:space="preserve"> -</w:t>
    </w:r>
    <w:r w:rsidR="009E6E1A" w:rsidRPr="00896274">
      <w:rPr>
        <w:rFonts w:ascii="Arial" w:hAnsi="Arial"/>
        <w:caps/>
        <w:sz w:val="16"/>
        <w:szCs w:val="16"/>
      </w:rPr>
      <w:t xml:space="preserve"> PR</w:t>
    </w:r>
    <w:r w:rsidR="009E6E1A">
      <w:rPr>
        <w:rFonts w:ascii="Arial" w:hAnsi="Arial"/>
        <w:caps/>
        <w:sz w:val="16"/>
        <w:szCs w:val="16"/>
      </w:rPr>
      <w:t xml:space="preserve"> - CEP 80810-340</w:t>
    </w:r>
    <w:r w:rsidR="009E6E1A" w:rsidRPr="00896274">
      <w:rPr>
        <w:rFonts w:ascii="Arial" w:hAnsi="Arial"/>
        <w:caps/>
        <w:sz w:val="16"/>
        <w:szCs w:val="16"/>
      </w:rPr>
      <w:br/>
    </w:r>
    <w:r w:rsidR="009E6E1A">
      <w:rPr>
        <w:rFonts w:ascii="Arial" w:hAnsi="Arial"/>
        <w:sz w:val="16"/>
        <w:szCs w:val="16"/>
      </w:rPr>
      <w:t>Telefone</w:t>
    </w:r>
    <w:r w:rsidR="009E6E1A" w:rsidRPr="00896274">
      <w:rPr>
        <w:rFonts w:ascii="Arial" w:hAnsi="Arial"/>
        <w:caps/>
        <w:sz w:val="16"/>
        <w:szCs w:val="16"/>
      </w:rPr>
      <w:t xml:space="preserve">: (041) 3240-4000 - </w:t>
    </w:r>
    <w:r w:rsidR="009E6E1A" w:rsidRPr="00896274">
      <w:rPr>
        <w:rFonts w:ascii="Arial" w:hAnsi="Arial"/>
        <w:sz w:val="16"/>
        <w:szCs w:val="16"/>
      </w:rPr>
      <w:t>Fax</w:t>
    </w:r>
    <w:r w:rsidR="009E6E1A" w:rsidRPr="00896274">
      <w:rPr>
        <w:rFonts w:ascii="Arial" w:hAnsi="Arial"/>
        <w:caps/>
        <w:sz w:val="16"/>
        <w:szCs w:val="16"/>
      </w:rPr>
      <w:t>: (041) 3</w:t>
    </w:r>
    <w:r w:rsidR="009E6E1A">
      <w:rPr>
        <w:rFonts w:ascii="Arial" w:hAnsi="Arial"/>
        <w:caps/>
        <w:sz w:val="16"/>
        <w:szCs w:val="16"/>
      </w:rPr>
      <w:t>240-4001 - e</w:t>
    </w:r>
    <w:r w:rsidR="009E6E1A" w:rsidRPr="00896274">
      <w:rPr>
        <w:rFonts w:ascii="Arial" w:hAnsi="Arial"/>
        <w:sz w:val="16"/>
        <w:szCs w:val="16"/>
      </w:rPr>
      <w:t>mail</w:t>
    </w:r>
    <w:r w:rsidR="009E6E1A" w:rsidRPr="00896274">
      <w:rPr>
        <w:rFonts w:ascii="Arial" w:hAnsi="Arial"/>
        <w:caps/>
        <w:sz w:val="16"/>
        <w:szCs w:val="16"/>
      </w:rPr>
      <w:t xml:space="preserve">: </w:t>
    </w:r>
    <w:r w:rsidR="009E6E1A" w:rsidRPr="00896274">
      <w:rPr>
        <w:rFonts w:ascii="Arial" w:hAnsi="Arial"/>
        <w:sz w:val="16"/>
        <w:szCs w:val="16"/>
      </w:rPr>
      <w:t xml:space="preserve">protocolo@crmpr.org.br - Site: </w:t>
    </w:r>
    <w:r w:rsidR="009E6E1A" w:rsidRPr="00CF6E98">
      <w:rPr>
        <w:rFonts w:ascii="Arial" w:hAnsi="Arial"/>
        <w:sz w:val="16"/>
        <w:szCs w:val="16"/>
      </w:rPr>
      <w:t>www.crmpr.org.br</w:t>
    </w:r>
    <w:r w:rsidR="009E6E1A">
      <w:rPr>
        <w:rFonts w:ascii="Arial" w:hAnsi="Arial"/>
        <w:sz w:val="16"/>
        <w:szCs w:val="16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4A"/>
    <w:rsid w:val="00015DDA"/>
    <w:rsid w:val="00037F9D"/>
    <w:rsid w:val="000428E6"/>
    <w:rsid w:val="000435BC"/>
    <w:rsid w:val="00057398"/>
    <w:rsid w:val="00071356"/>
    <w:rsid w:val="0007645E"/>
    <w:rsid w:val="00093DC4"/>
    <w:rsid w:val="000C2A84"/>
    <w:rsid w:val="000D5EE6"/>
    <w:rsid w:val="000F486F"/>
    <w:rsid w:val="00103933"/>
    <w:rsid w:val="00110754"/>
    <w:rsid w:val="00125BE5"/>
    <w:rsid w:val="001305AD"/>
    <w:rsid w:val="001641F5"/>
    <w:rsid w:val="00164306"/>
    <w:rsid w:val="001A3239"/>
    <w:rsid w:val="002131E7"/>
    <w:rsid w:val="00256E9D"/>
    <w:rsid w:val="00275AAF"/>
    <w:rsid w:val="002C1779"/>
    <w:rsid w:val="002D1556"/>
    <w:rsid w:val="003008FC"/>
    <w:rsid w:val="003240AF"/>
    <w:rsid w:val="003453C5"/>
    <w:rsid w:val="00362335"/>
    <w:rsid w:val="00443F7A"/>
    <w:rsid w:val="00445DCB"/>
    <w:rsid w:val="00462278"/>
    <w:rsid w:val="0047306F"/>
    <w:rsid w:val="004852F3"/>
    <w:rsid w:val="00487316"/>
    <w:rsid w:val="004956EF"/>
    <w:rsid w:val="004A4A13"/>
    <w:rsid w:val="004B3CF3"/>
    <w:rsid w:val="004E0B62"/>
    <w:rsid w:val="004F019B"/>
    <w:rsid w:val="005128A1"/>
    <w:rsid w:val="005131DF"/>
    <w:rsid w:val="00516D5D"/>
    <w:rsid w:val="00526A44"/>
    <w:rsid w:val="00546083"/>
    <w:rsid w:val="00555A16"/>
    <w:rsid w:val="0058260D"/>
    <w:rsid w:val="0058404A"/>
    <w:rsid w:val="00592881"/>
    <w:rsid w:val="005A4590"/>
    <w:rsid w:val="005B5200"/>
    <w:rsid w:val="005B7041"/>
    <w:rsid w:val="005E0FAF"/>
    <w:rsid w:val="005E2EEA"/>
    <w:rsid w:val="005E6A92"/>
    <w:rsid w:val="005F57D8"/>
    <w:rsid w:val="005F68E5"/>
    <w:rsid w:val="00614CB6"/>
    <w:rsid w:val="00617D1B"/>
    <w:rsid w:val="006213B1"/>
    <w:rsid w:val="0068615B"/>
    <w:rsid w:val="006B09B5"/>
    <w:rsid w:val="006B620A"/>
    <w:rsid w:val="006D014F"/>
    <w:rsid w:val="00703B02"/>
    <w:rsid w:val="00731E93"/>
    <w:rsid w:val="00742302"/>
    <w:rsid w:val="00750DF3"/>
    <w:rsid w:val="00781DB5"/>
    <w:rsid w:val="00791D45"/>
    <w:rsid w:val="007B4570"/>
    <w:rsid w:val="007D0151"/>
    <w:rsid w:val="007F2C3A"/>
    <w:rsid w:val="0080281B"/>
    <w:rsid w:val="00815531"/>
    <w:rsid w:val="0082204A"/>
    <w:rsid w:val="00824BDA"/>
    <w:rsid w:val="00834AA2"/>
    <w:rsid w:val="00840BF9"/>
    <w:rsid w:val="00885DF0"/>
    <w:rsid w:val="00896274"/>
    <w:rsid w:val="009016C2"/>
    <w:rsid w:val="009224B3"/>
    <w:rsid w:val="00926CC4"/>
    <w:rsid w:val="009D61FF"/>
    <w:rsid w:val="009E6E1A"/>
    <w:rsid w:val="00A13F4E"/>
    <w:rsid w:val="00A17E7A"/>
    <w:rsid w:val="00A254AE"/>
    <w:rsid w:val="00AC17B9"/>
    <w:rsid w:val="00B04793"/>
    <w:rsid w:val="00B30071"/>
    <w:rsid w:val="00BB4C1F"/>
    <w:rsid w:val="00BC2023"/>
    <w:rsid w:val="00BE410C"/>
    <w:rsid w:val="00BF6D50"/>
    <w:rsid w:val="00C07444"/>
    <w:rsid w:val="00C133D0"/>
    <w:rsid w:val="00C343ED"/>
    <w:rsid w:val="00CB3139"/>
    <w:rsid w:val="00CB775E"/>
    <w:rsid w:val="00CD7635"/>
    <w:rsid w:val="00CF6E98"/>
    <w:rsid w:val="00D5523A"/>
    <w:rsid w:val="00D60A7E"/>
    <w:rsid w:val="00D62A4E"/>
    <w:rsid w:val="00D90C2C"/>
    <w:rsid w:val="00DA051E"/>
    <w:rsid w:val="00DA76F3"/>
    <w:rsid w:val="00DB635C"/>
    <w:rsid w:val="00E02352"/>
    <w:rsid w:val="00E03572"/>
    <w:rsid w:val="00E25EF9"/>
    <w:rsid w:val="00E424CA"/>
    <w:rsid w:val="00E57E59"/>
    <w:rsid w:val="00E75A44"/>
    <w:rsid w:val="00EA1C71"/>
    <w:rsid w:val="00EC3B96"/>
    <w:rsid w:val="00EC6EBD"/>
    <w:rsid w:val="00F25447"/>
    <w:rsid w:val="00F47F0C"/>
    <w:rsid w:val="00F70C6E"/>
    <w:rsid w:val="00F918C3"/>
    <w:rsid w:val="00FA0D3F"/>
    <w:rsid w:val="00FB5A56"/>
    <w:rsid w:val="00FF2F6A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D8C0D57-CD32-4D38-9CBA-50272A50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1E7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qFormat/>
    <w:rsid w:val="002131E7"/>
    <w:pPr>
      <w:keepNext/>
      <w:jc w:val="center"/>
      <w:outlineLvl w:val="0"/>
    </w:pPr>
    <w:rPr>
      <w:b/>
      <w:i/>
      <w:sz w:val="60"/>
    </w:rPr>
  </w:style>
  <w:style w:type="paragraph" w:styleId="Ttulo9">
    <w:name w:val="heading 9"/>
    <w:basedOn w:val="Normal"/>
    <w:next w:val="Normal"/>
    <w:link w:val="Ttulo9Char"/>
    <w:qFormat/>
    <w:rsid w:val="00896274"/>
    <w:pPr>
      <w:keepNext/>
      <w:outlineLvl w:val="8"/>
    </w:pPr>
    <w:rPr>
      <w:rFonts w:ascii="Arial" w:hAnsi="Arial"/>
      <w:b/>
      <w:caps/>
      <w:snapToGrid w:val="0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96274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6274"/>
  </w:style>
  <w:style w:type="paragraph" w:styleId="Rodap">
    <w:name w:val="footer"/>
    <w:basedOn w:val="Normal"/>
    <w:link w:val="RodapChar"/>
    <w:uiPriority w:val="99"/>
    <w:unhideWhenUsed/>
    <w:rsid w:val="00896274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6274"/>
  </w:style>
  <w:style w:type="paragraph" w:styleId="Textodebalo">
    <w:name w:val="Balloon Text"/>
    <w:basedOn w:val="Normal"/>
    <w:link w:val="TextodebaloChar"/>
    <w:uiPriority w:val="99"/>
    <w:semiHidden/>
    <w:unhideWhenUsed/>
    <w:rsid w:val="0089627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6274"/>
    <w:rPr>
      <w:rFonts w:ascii="Tahoma" w:hAnsi="Tahoma" w:cs="Tahoma"/>
      <w:sz w:val="16"/>
      <w:szCs w:val="16"/>
    </w:rPr>
  </w:style>
  <w:style w:type="character" w:customStyle="1" w:styleId="Ttulo9Char">
    <w:name w:val="Título 9 Char"/>
    <w:basedOn w:val="Fontepargpadro"/>
    <w:link w:val="Ttulo9"/>
    <w:rsid w:val="00896274"/>
    <w:rPr>
      <w:rFonts w:ascii="Arial" w:eastAsia="Times New Roman" w:hAnsi="Arial" w:cs="Times New Roman"/>
      <w:b/>
      <w:caps/>
      <w:snapToGrid w:val="0"/>
      <w:sz w:val="32"/>
      <w:szCs w:val="20"/>
      <w:lang w:eastAsia="pt-BR"/>
    </w:rPr>
  </w:style>
  <w:style w:type="character" w:styleId="Hyperlink">
    <w:name w:val="Hyperlink"/>
    <w:basedOn w:val="Fontepargpadro"/>
    <w:semiHidden/>
    <w:rsid w:val="00896274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rsid w:val="002131E7"/>
    <w:rPr>
      <w:rFonts w:ascii="Times New Roman" w:eastAsia="Times New Roman" w:hAnsi="Times New Roman"/>
      <w:b/>
      <w:i/>
      <w:sz w:val="60"/>
    </w:rPr>
  </w:style>
  <w:style w:type="table" w:styleId="Tabelacomgrade">
    <w:name w:val="Table Grid"/>
    <w:basedOn w:val="Tabelanormal"/>
    <w:uiPriority w:val="59"/>
    <w:rsid w:val="0082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17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cia.waltrick\Dados%20de%20aplicativos\Microsoft\Modelos\modelo_Word_timbrado_crmpr_2010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72BC1-DB4C-4B64-A644-C23A9FD7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modelo_Word_timbrado_crmpr_2010.dot</Template>
  <TotalTime>1</TotalTime>
  <Pages>2</Pages>
  <Words>197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Conselho Regional de Medicina do Paraná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lucia.waltrick</dc:creator>
  <cp:lastModifiedBy>Claudia Muraro</cp:lastModifiedBy>
  <cp:revision>2</cp:revision>
  <cp:lastPrinted>2024-06-24T17:22:00Z</cp:lastPrinted>
  <dcterms:created xsi:type="dcterms:W3CDTF">2025-05-15T21:05:00Z</dcterms:created>
  <dcterms:modified xsi:type="dcterms:W3CDTF">2025-05-15T21:05:00Z</dcterms:modified>
</cp:coreProperties>
</file>